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19130" w14:textId="77777777" w:rsidR="00A739CF" w:rsidRDefault="00A739CF" w:rsidP="00A739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COLYN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fl.1409)</w:t>
      </w:r>
    </w:p>
    <w:p w14:paraId="480BD6C6" w14:textId="77777777" w:rsidR="00A739CF" w:rsidRDefault="00A739CF" w:rsidP="00A739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93B38D5" w14:textId="77777777" w:rsidR="00A739CF" w:rsidRDefault="00A739CF" w:rsidP="00A739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000011F" w14:textId="77777777" w:rsidR="00A739CF" w:rsidRDefault="00A739CF" w:rsidP="00A739CF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14 Feb.1409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 xml:space="preserve">He was granted letters of protection prior to going to serve in </w:t>
      </w:r>
      <w:proofErr w:type="spellStart"/>
      <w:r>
        <w:rPr>
          <w:rFonts w:cs="Times New Roman"/>
          <w:szCs w:val="24"/>
        </w:rPr>
        <w:t>Marke</w:t>
      </w:r>
      <w:proofErr w:type="spellEnd"/>
      <w:r>
        <w:rPr>
          <w:rFonts w:cs="Times New Roman"/>
          <w:szCs w:val="24"/>
        </w:rPr>
        <w:t xml:space="preserve"> Castle</w:t>
      </w:r>
    </w:p>
    <w:p w14:paraId="5B37CF83" w14:textId="77777777" w:rsidR="00A739CF" w:rsidRPr="00F55DA0" w:rsidRDefault="00A739CF" w:rsidP="00A739C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the Calais March under Sir John Arundel(q.v.).  </w:t>
      </w:r>
    </w:p>
    <w:p w14:paraId="0720B8D9" w14:textId="77777777" w:rsidR="00A739CF" w:rsidRDefault="00A739CF" w:rsidP="00A739C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m9,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0D6011A9" w14:textId="77777777" w:rsidR="00A739CF" w:rsidRDefault="00A739CF" w:rsidP="00A739C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2023)</w:t>
      </w:r>
    </w:p>
    <w:p w14:paraId="3992360B" w14:textId="77777777" w:rsidR="00A739CF" w:rsidRDefault="00A739CF" w:rsidP="00A739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9301FEF" w14:textId="77777777" w:rsidR="00A739CF" w:rsidRDefault="00A739CF" w:rsidP="00A739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645E8CC" w14:textId="77777777" w:rsidR="00A739CF" w:rsidRDefault="00A739CF" w:rsidP="00A739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7 April 2023</w:t>
      </w:r>
    </w:p>
    <w:p w14:paraId="31B091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11FE2" w14:textId="77777777" w:rsidR="00A739CF" w:rsidRDefault="00A739CF" w:rsidP="009139A6">
      <w:r>
        <w:separator/>
      </w:r>
    </w:p>
  </w:endnote>
  <w:endnote w:type="continuationSeparator" w:id="0">
    <w:p w14:paraId="0A28E13F" w14:textId="77777777" w:rsidR="00A739CF" w:rsidRDefault="00A739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DC1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94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A95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3E6D6" w14:textId="77777777" w:rsidR="00A739CF" w:rsidRDefault="00A739CF" w:rsidP="009139A6">
      <w:r>
        <w:separator/>
      </w:r>
    </w:p>
  </w:footnote>
  <w:footnote w:type="continuationSeparator" w:id="0">
    <w:p w14:paraId="5C3372E9" w14:textId="77777777" w:rsidR="00A739CF" w:rsidRDefault="00A739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CE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11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AA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9CF"/>
    <w:rsid w:val="000666E0"/>
    <w:rsid w:val="002510B7"/>
    <w:rsid w:val="005C130B"/>
    <w:rsid w:val="00826F5C"/>
    <w:rsid w:val="009139A6"/>
    <w:rsid w:val="009448BB"/>
    <w:rsid w:val="00947624"/>
    <w:rsid w:val="00A3176C"/>
    <w:rsid w:val="00A739C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BCF52"/>
  <w15:chartTrackingRefBased/>
  <w15:docId w15:val="{B5BD2185-9BAD-46F2-9238-917EE511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2023-05-09T19:34:00Z</dcterms:created>
  <dcterms:modified xsi:type="dcterms:W3CDTF">2023-05-09T19:34:00Z</dcterms:modified>
</cp:coreProperties>
</file>